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265DD51A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72C66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8F4958" w:rsidRPr="008F4958">
        <w:rPr>
          <w:b/>
          <w:noProof/>
          <w:sz w:val="24"/>
        </w:rPr>
        <w:t xml:space="preserve">S6-243738 </w:t>
      </w:r>
    </w:p>
    <w:p w14:paraId="1A5F8A6E" w14:textId="77777777" w:rsidR="008F4958" w:rsidRDefault="00672C6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672C66">
        <w:rPr>
          <w:b/>
          <w:noProof/>
          <w:sz w:val="24"/>
          <w:vertAlign w:val="superscript"/>
        </w:rPr>
        <w:t>rd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8F4958" w:rsidRPr="00677B83">
        <w:rPr>
          <w:b/>
          <w:noProof/>
          <w:sz w:val="24"/>
        </w:rPr>
        <w:t>S6-243353</w:t>
      </w:r>
      <w:r w:rsidR="008F4958">
        <w:rPr>
          <w:b/>
          <w:noProof/>
          <w:sz w:val="24"/>
        </w:rPr>
        <w:t xml:space="preserve">, </w:t>
      </w:r>
    </w:p>
    <w:p w14:paraId="40AB3D98" w14:textId="5E4E581B" w:rsidR="004D6698" w:rsidRDefault="008F495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677B83" w:rsidRPr="00A85636">
        <w:rPr>
          <w:b/>
          <w:noProof/>
          <w:sz w:val="24"/>
        </w:rPr>
        <w:t>S6-243138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DFDFA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C4192">
        <w:rPr>
          <w:rFonts w:ascii="Arial" w:hAnsi="Arial" w:cs="Arial"/>
          <w:b/>
          <w:sz w:val="22"/>
          <w:szCs w:val="22"/>
        </w:rPr>
        <w:t xml:space="preserve">coordination for spatial mapping </w:t>
      </w:r>
      <w:r w:rsidR="00331B10">
        <w:rPr>
          <w:rFonts w:ascii="Arial" w:hAnsi="Arial" w:cs="Arial"/>
          <w:b/>
          <w:sz w:val="22"/>
          <w:szCs w:val="22"/>
        </w:rPr>
        <w:t>management enabler</w:t>
      </w:r>
    </w:p>
    <w:p w14:paraId="611B4358" w14:textId="7AB36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2AF784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53D762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801D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3GPP SA4</w:t>
      </w:r>
    </w:p>
    <w:p w14:paraId="08C8D7FD" w14:textId="396991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91A58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1A9A95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375EC5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A71067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0B11" w:rsidRPr="00C90B11">
        <w:rPr>
          <w:b/>
          <w:noProof/>
          <w:sz w:val="24"/>
        </w:rPr>
        <w:t>S6-243671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133CF6" w14:textId="34B6821F" w:rsidR="00CE0087" w:rsidRDefault="00CE0087" w:rsidP="00CA5120">
      <w:r>
        <w:t xml:space="preserve">3GPP SA6 working group has recently studied </w:t>
      </w:r>
      <w:r w:rsidRPr="00CE0087">
        <w:t>Application enablement architecture for mobile metaverse services</w:t>
      </w:r>
      <w:r>
        <w:t>. The study outcome is captured in 3GPP TR 23.700-21. During the study, SA6 discussed application enabler support for spatial mapping (in KI#4) and also discussed solutions (captured in solution#8, #15, #16 and #17).</w:t>
      </w:r>
      <w:r w:rsidR="00425D39">
        <w:t xml:space="preserve"> Further, the architecture for the SEAL spatial map management is also agreed (attached herewith).</w:t>
      </w:r>
      <w:r w:rsidR="00B110AA">
        <w:t xml:space="preserve"> </w:t>
      </w:r>
    </w:p>
    <w:p w14:paraId="775CF5B2" w14:textId="45854951" w:rsidR="00CE0087" w:rsidRDefault="00CE0087" w:rsidP="00CA5120">
      <w:r>
        <w:t xml:space="preserve">SA6 believes that in order to expose </w:t>
      </w:r>
      <w:r w:rsidR="00B110AA">
        <w:t xml:space="preserve">a </w:t>
      </w:r>
      <w:r>
        <w:t xml:space="preserve">spatial map </w:t>
      </w:r>
      <w:r w:rsidR="00B110AA">
        <w:t xml:space="preserve">of an area of interest </w:t>
      </w:r>
      <w:r>
        <w:t xml:space="preserve">to consumers, </w:t>
      </w:r>
      <w:r w:rsidR="00080E3C">
        <w:t xml:space="preserve">a spatial mapping service needs to provide </w:t>
      </w:r>
      <w:r w:rsidR="00CA5120">
        <w:t xml:space="preserve">a 3D model (i.e. a media file). SA6 kindly asks SA4 to </w:t>
      </w:r>
      <w:r w:rsidR="00B37975">
        <w:t xml:space="preserve">indicate </w:t>
      </w:r>
      <w:r w:rsidR="007B5512">
        <w:t xml:space="preserve">whether </w:t>
      </w:r>
      <w:r w:rsidR="008F4958">
        <w:t xml:space="preserve">and how </w:t>
      </w:r>
      <w:r w:rsidR="007B5512">
        <w:t xml:space="preserve">SA4 scope on </w:t>
      </w:r>
      <w:r w:rsidR="008D6B8F">
        <w:t xml:space="preserve">the study of </w:t>
      </w:r>
      <w:r w:rsidR="007B5512">
        <w:t xml:space="preserve">spatial </w:t>
      </w:r>
      <w:r w:rsidR="00A52D14">
        <w:t>computing</w:t>
      </w:r>
      <w:r w:rsidR="007B5512">
        <w:t xml:space="preserve"> </w:t>
      </w:r>
      <w:r w:rsidR="008D6B8F">
        <w:t>for AR services (</w:t>
      </w:r>
      <w:r w:rsidR="008D6B8F" w:rsidRPr="008D6B8F">
        <w:t>FS_ARSpatial</w:t>
      </w:r>
      <w:r w:rsidR="008D6B8F">
        <w:t xml:space="preserve">) </w:t>
      </w:r>
      <w:r w:rsidR="007B5512">
        <w:t>include</w:t>
      </w:r>
      <w:r w:rsidR="008F4958">
        <w:t>s</w:t>
      </w:r>
      <w:r w:rsidR="007B5512">
        <w:t xml:space="preserve"> </w:t>
      </w:r>
      <w:r w:rsidR="00B37975">
        <w:t>defining</w:t>
      </w:r>
      <w:r w:rsidR="007B5512">
        <w:t xml:space="preserve"> </w:t>
      </w:r>
      <w:r w:rsidR="00B37975">
        <w:t xml:space="preserve">the </w:t>
      </w:r>
      <w:r w:rsidR="007B5512">
        <w:t xml:space="preserve">media </w:t>
      </w:r>
      <w:r w:rsidR="00B37975">
        <w:t xml:space="preserve">file format </w:t>
      </w:r>
      <w:r w:rsidR="007B5512">
        <w:t>related to spatial map</w:t>
      </w:r>
      <w:r w:rsidR="00B37975">
        <w:t>s.</w:t>
      </w:r>
    </w:p>
    <w:p w14:paraId="753E4320" w14:textId="634E327B" w:rsidR="00CA5120" w:rsidRPr="000F6242" w:rsidRDefault="0020783C" w:rsidP="00CA5120">
      <w:pPr>
        <w:rPr>
          <w:i/>
          <w:iCs/>
        </w:rPr>
      </w:pPr>
      <w:r>
        <w:t xml:space="preserve">SA6 has defined </w:t>
      </w:r>
      <w:r w:rsidR="00A52D14">
        <w:t xml:space="preserve">a </w:t>
      </w:r>
      <w:r>
        <w:t>spatial mapping service which includes procedure to produce, update, delete spatial map</w:t>
      </w:r>
      <w:r w:rsidR="00B37975">
        <w:t>s</w:t>
      </w:r>
      <w:r>
        <w:t>, to subscribe for spatial map</w:t>
      </w:r>
      <w:r w:rsidR="00B37975">
        <w:t>s</w:t>
      </w:r>
      <w:r>
        <w:t xml:space="preserve"> related events, to get localization service, to register spatial map service provided by 3</w:t>
      </w:r>
      <w:r w:rsidRPr="0020783C">
        <w:rPr>
          <w:vertAlign w:val="superscript"/>
        </w:rPr>
        <w:t>rd</w:t>
      </w:r>
      <w:r>
        <w:t xml:space="preserve"> party application server and to augment VAL UEs into spatial ma</w:t>
      </w:r>
      <w:r w:rsidR="00A52D14">
        <w:t>ps</w:t>
      </w:r>
      <w:r>
        <w:t xml:space="preserve">. </w:t>
      </w:r>
      <w:r w:rsidR="00CA5120">
        <w:t xml:space="preserve">SA6 requests SA4 to </w:t>
      </w:r>
      <w:r w:rsidR="00A52D14">
        <w:t xml:space="preserve">consider </w:t>
      </w:r>
      <w:r w:rsidR="00CA5120">
        <w:t xml:space="preserve">SA6 defined application enabler support for spatial mapping and suggests </w:t>
      </w:r>
      <w:r w:rsidR="008C7156">
        <w:t xml:space="preserve">coordination and </w:t>
      </w:r>
      <w:r w:rsidR="00CA5120">
        <w:t>collaborat</w:t>
      </w:r>
      <w:r w:rsidR="00992D88">
        <w:t>ion between the groups</w:t>
      </w:r>
      <w:r w:rsidR="00CA5120">
        <w:t xml:space="preserve"> to </w:t>
      </w:r>
      <w:r w:rsidR="00A52D14">
        <w:t xml:space="preserve">ensure </w:t>
      </w:r>
      <w:r w:rsidR="00CA5120">
        <w:t>3GPP wide consistent support for spatial map</w:t>
      </w:r>
      <w:r w:rsidR="00A52D14">
        <w:t>s</w:t>
      </w:r>
      <w:r w:rsidR="006D5487">
        <w:t xml:space="preserve"> </w:t>
      </w:r>
      <w:r w:rsidR="007C5D73">
        <w:t xml:space="preserve">by </w:t>
      </w:r>
      <w:r w:rsidR="00246856">
        <w:t xml:space="preserve">considering </w:t>
      </w:r>
      <w:r w:rsidR="007C5D73">
        <w:t>reuse of the enabler defined by SA6</w:t>
      </w:r>
      <w:r w:rsidR="00CA5120"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5C618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5C0E">
        <w:rPr>
          <w:rFonts w:ascii="Arial" w:hAnsi="Arial" w:cs="Arial"/>
          <w:b/>
        </w:rPr>
        <w:t>3GPP SA4</w:t>
      </w:r>
      <w:r>
        <w:rPr>
          <w:rFonts w:ascii="Arial" w:hAnsi="Arial" w:cs="Arial"/>
          <w:b/>
        </w:rPr>
        <w:t xml:space="preserve"> </w:t>
      </w:r>
    </w:p>
    <w:p w14:paraId="362A4047" w14:textId="452CED03" w:rsidR="00B97703" w:rsidRPr="00CA5120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5120" w:rsidRPr="00CA5120">
        <w:t>3GPP SA6 kindly</w:t>
      </w:r>
      <w:r w:rsidRPr="00CA5120">
        <w:t xml:space="preserve"> asks </w:t>
      </w:r>
      <w:r w:rsidR="00CA5120" w:rsidRPr="00CA5120">
        <w:t>3GPP SA4 WG</w:t>
      </w:r>
      <w:r w:rsidRPr="00CA5120">
        <w:t xml:space="preserve"> to</w:t>
      </w:r>
      <w:r w:rsidR="00017F23" w:rsidRPr="00CA5120">
        <w:t xml:space="preserve"> </w:t>
      </w:r>
      <w:r w:rsidR="00CA5120" w:rsidRPr="00CA5120">
        <w:t>consider above information in their work and provide answer to above question.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3CE6AF" w14:textId="7D10543C" w:rsidR="007E6E95" w:rsidRDefault="007E6E95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954653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10" w:name="_GoBack"/>
      <w:bookmarkEnd w:id="10"/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48B7" w14:textId="77777777" w:rsidR="005E39FC" w:rsidRDefault="005E39FC">
      <w:pPr>
        <w:spacing w:after="0"/>
      </w:pPr>
      <w:r>
        <w:separator/>
      </w:r>
    </w:p>
  </w:endnote>
  <w:endnote w:type="continuationSeparator" w:id="0">
    <w:p w14:paraId="0214F8A2" w14:textId="77777777" w:rsidR="005E39FC" w:rsidRDefault="005E3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E8E64" w14:textId="77777777" w:rsidR="005E39FC" w:rsidRDefault="005E39FC">
      <w:pPr>
        <w:spacing w:after="0"/>
      </w:pPr>
      <w:r>
        <w:separator/>
      </w:r>
    </w:p>
  </w:footnote>
  <w:footnote w:type="continuationSeparator" w:id="0">
    <w:p w14:paraId="3D472E6D" w14:textId="77777777" w:rsidR="005E39FC" w:rsidRDefault="005E3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80E3C"/>
    <w:rsid w:val="00095BC2"/>
    <w:rsid w:val="000B0404"/>
    <w:rsid w:val="000C2DA1"/>
    <w:rsid w:val="000C3E1C"/>
    <w:rsid w:val="000C4192"/>
    <w:rsid w:val="000F6242"/>
    <w:rsid w:val="00145462"/>
    <w:rsid w:val="00174844"/>
    <w:rsid w:val="0020783C"/>
    <w:rsid w:val="002201E4"/>
    <w:rsid w:val="00246856"/>
    <w:rsid w:val="00260AE5"/>
    <w:rsid w:val="0026500B"/>
    <w:rsid w:val="00270389"/>
    <w:rsid w:val="00273C64"/>
    <w:rsid w:val="00276A2D"/>
    <w:rsid w:val="002A6824"/>
    <w:rsid w:val="002B1157"/>
    <w:rsid w:val="002F1940"/>
    <w:rsid w:val="003026DC"/>
    <w:rsid w:val="00320F57"/>
    <w:rsid w:val="00331B10"/>
    <w:rsid w:val="0034030B"/>
    <w:rsid w:val="00345143"/>
    <w:rsid w:val="00383545"/>
    <w:rsid w:val="003B654D"/>
    <w:rsid w:val="003C489E"/>
    <w:rsid w:val="003D3743"/>
    <w:rsid w:val="00425D39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74BA7"/>
    <w:rsid w:val="005B5087"/>
    <w:rsid w:val="005D4295"/>
    <w:rsid w:val="005E39FC"/>
    <w:rsid w:val="005F3B26"/>
    <w:rsid w:val="00646E60"/>
    <w:rsid w:val="0065270E"/>
    <w:rsid w:val="00672C66"/>
    <w:rsid w:val="00677B83"/>
    <w:rsid w:val="006A3A35"/>
    <w:rsid w:val="006B0604"/>
    <w:rsid w:val="006D5487"/>
    <w:rsid w:val="006E0D4F"/>
    <w:rsid w:val="006F2D99"/>
    <w:rsid w:val="00726022"/>
    <w:rsid w:val="0074113D"/>
    <w:rsid w:val="007B5512"/>
    <w:rsid w:val="007C5D73"/>
    <w:rsid w:val="007E6E95"/>
    <w:rsid w:val="007F4F92"/>
    <w:rsid w:val="007F6F25"/>
    <w:rsid w:val="00800273"/>
    <w:rsid w:val="008260A4"/>
    <w:rsid w:val="00832356"/>
    <w:rsid w:val="00832B2B"/>
    <w:rsid w:val="0083658B"/>
    <w:rsid w:val="00871009"/>
    <w:rsid w:val="008858CD"/>
    <w:rsid w:val="008C7156"/>
    <w:rsid w:val="008D6B8F"/>
    <w:rsid w:val="008D772F"/>
    <w:rsid w:val="008E197E"/>
    <w:rsid w:val="008F4958"/>
    <w:rsid w:val="009243EF"/>
    <w:rsid w:val="00953874"/>
    <w:rsid w:val="00954653"/>
    <w:rsid w:val="00992D88"/>
    <w:rsid w:val="0099764C"/>
    <w:rsid w:val="00A34B3D"/>
    <w:rsid w:val="00A46CCB"/>
    <w:rsid w:val="00A52D14"/>
    <w:rsid w:val="00A653CE"/>
    <w:rsid w:val="00A71544"/>
    <w:rsid w:val="00A85636"/>
    <w:rsid w:val="00A90373"/>
    <w:rsid w:val="00AA1626"/>
    <w:rsid w:val="00AC6106"/>
    <w:rsid w:val="00AE1828"/>
    <w:rsid w:val="00B002C1"/>
    <w:rsid w:val="00B110AA"/>
    <w:rsid w:val="00B27EB4"/>
    <w:rsid w:val="00B33F3C"/>
    <w:rsid w:val="00B37975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90B11"/>
    <w:rsid w:val="00CA5120"/>
    <w:rsid w:val="00CB12D9"/>
    <w:rsid w:val="00CD5002"/>
    <w:rsid w:val="00CD75FE"/>
    <w:rsid w:val="00CE0087"/>
    <w:rsid w:val="00CE10D8"/>
    <w:rsid w:val="00CF46F9"/>
    <w:rsid w:val="00CF6087"/>
    <w:rsid w:val="00D02856"/>
    <w:rsid w:val="00D056AC"/>
    <w:rsid w:val="00D144DE"/>
    <w:rsid w:val="00D209D8"/>
    <w:rsid w:val="00D25CD3"/>
    <w:rsid w:val="00D34B13"/>
    <w:rsid w:val="00D62A0E"/>
    <w:rsid w:val="00D84FCE"/>
    <w:rsid w:val="00D856BD"/>
    <w:rsid w:val="00DF7E9B"/>
    <w:rsid w:val="00E05C0E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80E3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Samsung_rev2</cp:lastModifiedBy>
  <cp:revision>8</cp:revision>
  <cp:lastPrinted>2002-04-23T07:10:00Z</cp:lastPrinted>
  <dcterms:created xsi:type="dcterms:W3CDTF">2024-08-20T17:27:00Z</dcterms:created>
  <dcterms:modified xsi:type="dcterms:W3CDTF">2024-08-23T07:29:00Z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2024-08-19T17:16:58Z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5ab70efc-e3ec-4714-a0ce-440e070710f8</vt:lpwstr>
  </property>
  <property fmtid="{D5CDD505-2E9C-101B-9397-08002B2CF9AE}" pid="9" name="MSIP_Label_4d2f777e-4347-4fc6-823a-b44ab313546a_ContentBits">
    <vt:lpwstr>0</vt:lpwstr>
  </property>
</Properties>
</file>